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AFF4D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Thomas CURWEN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fl.1416)</w:t>
      </w:r>
    </w:p>
    <w:p w14:paraId="201107B7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of Durham.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861A9AF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5B76CDF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8D8A018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1416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He, Richard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Thekyston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(q.v.), John Belle(q.v.) and Gilbert Hunt(q.v.) </w:t>
      </w:r>
    </w:p>
    <w:p w14:paraId="3982A6F0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organised the repairs to the house of John Barker(q.v.)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Framwelgate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4B2671" w14:textId="77777777" w:rsidR="00006C1C" w:rsidRDefault="00006C1C" w:rsidP="00006C1C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p.86)</w:t>
      </w:r>
    </w:p>
    <w:p w14:paraId="320EB46A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92C078B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92A52D0" w14:textId="77777777" w:rsidR="00006C1C" w:rsidRDefault="00006C1C" w:rsidP="00006C1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 August 2022</w:t>
      </w:r>
    </w:p>
    <w:p w14:paraId="4844B4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BA2BF" w14:textId="77777777" w:rsidR="00006C1C" w:rsidRDefault="00006C1C" w:rsidP="009139A6">
      <w:r>
        <w:separator/>
      </w:r>
    </w:p>
  </w:endnote>
  <w:endnote w:type="continuationSeparator" w:id="0">
    <w:p w14:paraId="32112E66" w14:textId="77777777" w:rsidR="00006C1C" w:rsidRDefault="00006C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2FF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7520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D1F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ACBF7" w14:textId="77777777" w:rsidR="00006C1C" w:rsidRDefault="00006C1C" w:rsidP="009139A6">
      <w:r>
        <w:separator/>
      </w:r>
    </w:p>
  </w:footnote>
  <w:footnote w:type="continuationSeparator" w:id="0">
    <w:p w14:paraId="05BFAC5E" w14:textId="77777777" w:rsidR="00006C1C" w:rsidRDefault="00006C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E4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531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D88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C1C"/>
    <w:rsid w:val="00006C1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5CBE8"/>
  <w15:chartTrackingRefBased/>
  <w15:docId w15:val="{CC3B8507-9A0C-4EEC-8384-34FAF3767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2022-09-09T20:04:00Z</dcterms:created>
  <dcterms:modified xsi:type="dcterms:W3CDTF">2022-09-09T20:04:00Z</dcterms:modified>
</cp:coreProperties>
</file>